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0F2F" w:rsidRPr="00F54BBB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54BBB">
        <w:rPr>
          <w:shadow w:val="0"/>
          <w:sz w:val="28"/>
          <w:szCs w:val="28"/>
        </w:rPr>
        <w:t>Муниципальное казенное учреждение культуры</w:t>
      </w:r>
    </w:p>
    <w:p w:rsidR="00300F2F" w:rsidRPr="00A726FF" w:rsidRDefault="00300F2F" w:rsidP="00973014">
      <w:pPr>
        <w:ind w:firstLine="709"/>
        <w:jc w:val="center"/>
        <w:rPr>
          <w:b w:val="0"/>
          <w:shadow w:val="0"/>
          <w:sz w:val="28"/>
          <w:szCs w:val="28"/>
        </w:rPr>
      </w:pPr>
      <w:r w:rsidRPr="00F54BBB">
        <w:rPr>
          <w:shadow w:val="0"/>
          <w:sz w:val="28"/>
          <w:szCs w:val="28"/>
        </w:rPr>
        <w:t>Малмыжская централизованная библиотечная система</w:t>
      </w:r>
    </w:p>
    <w:p w:rsidR="00300F2F" w:rsidRPr="00973014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Pr="00973014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 xml:space="preserve">МКУК Малмыжская централизованная библиотечная система объединяет 34 библиотеки, в том числе центральная, центральная детская и 32 </w:t>
      </w:r>
      <w:r>
        <w:rPr>
          <w:b w:val="0"/>
          <w:shadow w:val="0"/>
          <w:sz w:val="28"/>
          <w:szCs w:val="28"/>
        </w:rPr>
        <w:t>сельских библиотек-</w:t>
      </w:r>
      <w:r w:rsidRPr="00973014">
        <w:rPr>
          <w:b w:val="0"/>
          <w:shadow w:val="0"/>
          <w:sz w:val="28"/>
          <w:szCs w:val="28"/>
        </w:rPr>
        <w:t>филиал</w:t>
      </w:r>
      <w:r>
        <w:rPr>
          <w:b w:val="0"/>
          <w:shadow w:val="0"/>
          <w:sz w:val="28"/>
          <w:szCs w:val="28"/>
        </w:rPr>
        <w:t>ов</w:t>
      </w:r>
      <w:r w:rsidRPr="00973014">
        <w:rPr>
          <w:b w:val="0"/>
          <w:shadow w:val="0"/>
          <w:sz w:val="28"/>
          <w:szCs w:val="28"/>
        </w:rPr>
        <w:t xml:space="preserve">. Представляет собой структурно-целостное учреждение, функционирующее на основе единого административного и методического руководства, общего фонда и штата. </w:t>
      </w:r>
    </w:p>
    <w:p w:rsidR="00300F2F" w:rsidRPr="00973014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Наша миссия – содействие развитию человека, его стремлению к самореализации и совершенствованию.</w:t>
      </w:r>
    </w:p>
    <w:p w:rsidR="00300F2F" w:rsidRPr="00973014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Основные направления деятельности:</w:t>
      </w:r>
    </w:p>
    <w:p w:rsidR="00300F2F" w:rsidRPr="00973014" w:rsidRDefault="00300F2F" w:rsidP="00973014">
      <w:pPr>
        <w:numPr>
          <w:ilvl w:val="0"/>
          <w:numId w:val="5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Патриотическое воспитание;</w:t>
      </w:r>
    </w:p>
    <w:p w:rsidR="00300F2F" w:rsidRPr="00973014" w:rsidRDefault="00300F2F" w:rsidP="00973014">
      <w:pPr>
        <w:numPr>
          <w:ilvl w:val="0"/>
          <w:numId w:val="5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Краеведение;</w:t>
      </w:r>
    </w:p>
    <w:p w:rsidR="00300F2F" w:rsidRPr="00973014" w:rsidRDefault="00300F2F" w:rsidP="00973014">
      <w:pPr>
        <w:numPr>
          <w:ilvl w:val="0"/>
          <w:numId w:val="5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Возрождение национальных культур;</w:t>
      </w:r>
    </w:p>
    <w:p w:rsidR="00300F2F" w:rsidRPr="00973014" w:rsidRDefault="00300F2F" w:rsidP="00973014">
      <w:pPr>
        <w:numPr>
          <w:ilvl w:val="0"/>
          <w:numId w:val="5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 xml:space="preserve">Библиотека – центр информации и др.  </w:t>
      </w:r>
    </w:p>
    <w:p w:rsidR="00300F2F" w:rsidRDefault="00300F2F" w:rsidP="000263E8">
      <w:pPr>
        <w:ind w:firstLine="709"/>
        <w:jc w:val="both"/>
        <w:rPr>
          <w:b w:val="0"/>
          <w:shadow w:val="0"/>
          <w:sz w:val="28"/>
          <w:szCs w:val="28"/>
        </w:rPr>
      </w:pPr>
      <w:r w:rsidRPr="000263E8">
        <w:rPr>
          <w:b w:val="0"/>
          <w:shadow w:val="0"/>
          <w:sz w:val="28"/>
          <w:szCs w:val="28"/>
        </w:rPr>
        <w:t xml:space="preserve">2012 год - Год российской истории; год 200-летия Отечественной войны 1812 года, Год человека труда. </w:t>
      </w:r>
    </w:p>
    <w:p w:rsidR="00300F2F" w:rsidRDefault="00300F2F" w:rsidP="000263E8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Default="00300F2F" w:rsidP="000263E8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Pr="000263E8" w:rsidRDefault="00300F2F" w:rsidP="000263E8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Default="00300F2F" w:rsidP="00A13FD2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81pt;height:65.25pt;visibility:visible">
            <v:imagedata r:id="rId5" o:title="" croptop="14548f" cropbottom="5196f" cropleft="9362f" cropright="13237f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Рисунок 3" o:spid="_x0000_i1026" type="#_x0000_t75" style="width:87pt;height:84.75pt;visibility:visible">
            <v:imagedata r:id="rId6" o:title="" croptop="9010f" cropleft="13107f" cropright="8613f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Рисунок 4" o:spid="_x0000_i1027" type="#_x0000_t75" style="width:58.5pt;height:82.5pt;visibility:visible">
            <v:imagedata r:id="rId7" o:title="" croptop="17337f" cropbottom="6774f" cropleft="23100f" cropright="20171f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Рисунок 5" o:spid="_x0000_i1028" type="#_x0000_t75" style="width:84.75pt;height:104.25pt;visibility:visible">
            <v:imagedata r:id="rId8" o:title="" croptop="7701f" cropbottom="3080f" cropleft="10830f" cropright="13911f"/>
          </v:shape>
        </w:pict>
      </w:r>
    </w:p>
    <w:p w:rsidR="00300F2F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Default="00300F2F" w:rsidP="00A13FD2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 id="Рисунок 11" o:spid="_x0000_i1029" type="#_x0000_t75" style="width:145.5pt;height:109.5pt;visibility:visible">
            <v:imagedata r:id="rId9" o:title="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Рисунок 2" o:spid="_x0000_i1030" type="#_x0000_t75" style="width:176.25pt;height:132pt;visibility:visible">
            <v:imagedata r:id="rId10" o:title=""/>
          </v:shape>
        </w:pict>
      </w:r>
    </w:p>
    <w:p w:rsidR="00300F2F" w:rsidRDefault="00300F2F" w:rsidP="00A13FD2">
      <w:pPr>
        <w:ind w:firstLine="709"/>
        <w:jc w:val="center"/>
        <w:rPr>
          <w:b w:val="0"/>
          <w:shadow w:val="0"/>
          <w:sz w:val="24"/>
          <w:szCs w:val="24"/>
        </w:rPr>
      </w:pPr>
      <w:r w:rsidRPr="00A13FD2">
        <w:rPr>
          <w:b w:val="0"/>
          <w:shadow w:val="0"/>
          <w:sz w:val="24"/>
          <w:szCs w:val="24"/>
        </w:rPr>
        <w:t>27 мая в День библиотек под эгидой «Библионочь» проведен фестиваль авторской песни «Звучат гитарные струны» с участием малмыжских авторов</w:t>
      </w:r>
      <w:r>
        <w:rPr>
          <w:b w:val="0"/>
          <w:shadow w:val="0"/>
          <w:sz w:val="24"/>
          <w:szCs w:val="24"/>
        </w:rPr>
        <w:t>-</w:t>
      </w:r>
      <w:r w:rsidRPr="00A13FD2">
        <w:rPr>
          <w:b w:val="0"/>
          <w:shadow w:val="0"/>
          <w:sz w:val="24"/>
          <w:szCs w:val="24"/>
        </w:rPr>
        <w:t>исполнителей.</w:t>
      </w:r>
    </w:p>
    <w:p w:rsidR="00300F2F" w:rsidRPr="00A13FD2" w:rsidRDefault="00300F2F" w:rsidP="00A13FD2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E356CC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 id="_x0000_i1031" type="#_x0000_t75" style="width:133.5pt;height:100.5pt;visibility:visible">
            <v:imagedata r:id="rId11" o:title="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_x0000_i1032" type="#_x0000_t75" style="width:106.5pt;height:80.25pt;visibility:visible">
            <v:imagedata r:id="rId12" o:title=""/>
          </v:shape>
        </w:pict>
      </w:r>
      <w:r w:rsidRPr="00FD46CA">
        <w:rPr>
          <w:b w:val="0"/>
          <w:shadow w:val="0"/>
          <w:noProof/>
          <w:sz w:val="28"/>
          <w:szCs w:val="28"/>
        </w:rPr>
        <w:pict>
          <v:shape id="_x0000_i1033" type="#_x0000_t75" style="width:110.25pt;height:82.5pt;visibility:visible">
            <v:imagedata r:id="rId13" o:title=""/>
          </v:shape>
        </w:pict>
      </w:r>
    </w:p>
    <w:p w:rsidR="00300F2F" w:rsidRDefault="00300F2F" w:rsidP="00E356CC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 id="Рисунок 12" o:spid="_x0000_i1034" type="#_x0000_t75" style="width:196.5pt;height:147pt;visibility:visible">
            <v:imagedata r:id="rId14" o:title=""/>
          </v:shape>
        </w:pict>
      </w:r>
    </w:p>
    <w:p w:rsidR="00300F2F" w:rsidRPr="00952BD8" w:rsidRDefault="00300F2F" w:rsidP="00E356CC">
      <w:pPr>
        <w:ind w:firstLine="709"/>
        <w:jc w:val="center"/>
        <w:rPr>
          <w:b w:val="0"/>
          <w:shadow w:val="0"/>
          <w:sz w:val="24"/>
          <w:szCs w:val="24"/>
        </w:rPr>
      </w:pPr>
      <w:r w:rsidRPr="00952BD8">
        <w:rPr>
          <w:b w:val="0"/>
          <w:shadow w:val="0"/>
          <w:sz w:val="24"/>
          <w:szCs w:val="24"/>
        </w:rPr>
        <w:t>Аллея Славы</w:t>
      </w:r>
    </w:p>
    <w:p w:rsidR="00300F2F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</w:p>
    <w:p w:rsidR="00300F2F" w:rsidRDefault="00300F2F" w:rsidP="00905AEB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 id="Рисунок 6" o:spid="_x0000_i1035" type="#_x0000_t75" style="width:244.5pt;height:135.75pt;visibility:visible">
            <v:imagedata r:id="rId15" o:title="" croptop="16545f"/>
          </v:shape>
        </w:pict>
      </w: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  <w:r>
        <w:rPr>
          <w:b w:val="0"/>
          <w:shadow w:val="0"/>
          <w:sz w:val="24"/>
          <w:szCs w:val="24"/>
        </w:rPr>
        <w:t xml:space="preserve">Флэшмоб </w:t>
      </w:r>
      <w:r w:rsidRPr="00905AEB">
        <w:rPr>
          <w:b w:val="0"/>
          <w:shadow w:val="0"/>
          <w:sz w:val="24"/>
          <w:szCs w:val="24"/>
        </w:rPr>
        <w:t>«Бросай сигарету!» в День молодежи</w:t>
      </w: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654E6B">
      <w:pPr>
        <w:ind w:firstLine="709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9" o:spid="_x0000_i1036" type="#_x0000_t75" style="width:133.5pt;height:100.5pt;visibility:visible">
            <v:imagedata r:id="rId16" o:title=""/>
          </v:shape>
        </w:pict>
      </w:r>
      <w:r>
        <w:rPr>
          <w:b w:val="0"/>
          <w:shadow w:val="0"/>
          <w:noProof/>
          <w:sz w:val="24"/>
          <w:szCs w:val="24"/>
        </w:rPr>
        <w:t xml:space="preserve"> 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8" o:spid="_x0000_i1037" type="#_x0000_t75" style="width:127.5pt;height:136.5pt;visibility:visible">
            <v:imagedata r:id="rId17" o:title="" cropleft="19143f"/>
          </v:shape>
        </w:pict>
      </w:r>
      <w:r>
        <w:rPr>
          <w:b w:val="0"/>
          <w:shadow w:val="0"/>
          <w:noProof/>
          <w:sz w:val="24"/>
          <w:szCs w:val="24"/>
        </w:rPr>
        <w:t xml:space="preserve">  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10" o:spid="_x0000_i1038" type="#_x0000_t75" style="width:111.75pt;height:83.25pt;visibility:visible">
            <v:imagedata r:id="rId18" o:title=""/>
          </v:shape>
        </w:pict>
      </w: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Pr="00905AEB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7" o:spid="_x0000_i1039" type="#_x0000_t75" style="width:213.75pt;height:160.5pt;visibility:visible">
            <v:imagedata r:id="rId19" o:title=""/>
          </v:shape>
        </w:pict>
      </w: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  <w:r>
        <w:rPr>
          <w:b w:val="0"/>
          <w:shadow w:val="0"/>
          <w:sz w:val="24"/>
          <w:szCs w:val="24"/>
        </w:rPr>
        <w:t>Казанская – 2012</w:t>
      </w: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13" o:spid="_x0000_i1040" type="#_x0000_t75" style="width:113.25pt;height:84.75pt;visibility:visible">
            <v:imagedata r:id="rId20" o:title=""/>
          </v:shape>
        </w:pict>
      </w:r>
      <w:r>
        <w:rPr>
          <w:b w:val="0"/>
          <w:shadow w:val="0"/>
          <w:sz w:val="24"/>
          <w:szCs w:val="24"/>
        </w:rPr>
        <w:t xml:space="preserve">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14" o:spid="_x0000_i1041" type="#_x0000_t75" style="width:129.75pt;height:97.5pt;visibility:visible">
            <v:imagedata r:id="rId21" o:title=""/>
          </v:shape>
        </w:pict>
      </w:r>
      <w:r>
        <w:rPr>
          <w:b w:val="0"/>
          <w:shadow w:val="0"/>
          <w:sz w:val="24"/>
          <w:szCs w:val="24"/>
        </w:rPr>
        <w:t xml:space="preserve"> 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15" o:spid="_x0000_i1042" type="#_x0000_t75" style="width:95.25pt;height:71.25pt;visibility:visible">
            <v:imagedata r:id="rId22" o:title=""/>
          </v:shape>
        </w:pict>
      </w:r>
    </w:p>
    <w:p w:rsidR="00300F2F" w:rsidRPr="00905AEB" w:rsidRDefault="00300F2F" w:rsidP="00905AEB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8"/>
          <w:szCs w:val="28"/>
        </w:rPr>
      </w:pPr>
      <w:r w:rsidRPr="00FD46CA">
        <w:rPr>
          <w:b w:val="0"/>
          <w:shadow w:val="0"/>
          <w:noProof/>
          <w:sz w:val="28"/>
          <w:szCs w:val="28"/>
        </w:rPr>
        <w:pict>
          <v:shape id="Рисунок 16" o:spid="_x0000_i1043" type="#_x0000_t75" style="width:154.5pt;height:116.25pt;visibility:visible">
            <v:imagedata r:id="rId23" o:title=""/>
          </v:shape>
        </w:pic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 w:rsidRPr="00952BD8">
        <w:rPr>
          <w:b w:val="0"/>
          <w:shadow w:val="0"/>
          <w:sz w:val="24"/>
          <w:szCs w:val="24"/>
        </w:rPr>
        <w:t>Клуб «Литературная гостиная» при читальном зале ЦБ</w: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17" o:spid="_x0000_i1044" type="#_x0000_t75" style="width:185.25pt;height:138pt;visibility:visible">
            <v:imagedata r:id="rId24" o:title="" blacklevel="9830f"/>
          </v:shape>
        </w:pict>
      </w:r>
      <w:r>
        <w:rPr>
          <w:b w:val="0"/>
          <w:shadow w:val="0"/>
          <w:sz w:val="24"/>
          <w:szCs w:val="24"/>
        </w:rPr>
        <w:t xml:space="preserve">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18" o:spid="_x0000_i1045" type="#_x0000_t75" style="width:150.75pt;height:108pt;visibility:visible">
            <v:imagedata r:id="rId25" o:title="" croptop="25629f" cropleft="17770f" cropright="6299f" blacklevel="6554f"/>
          </v:shape>
        </w:pic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19" o:spid="_x0000_i1046" type="#_x0000_t75" style="width:137.25pt;height:102pt;visibility:visible">
            <v:imagedata r:id="rId26" o:title="" blacklevel="9830f"/>
          </v:shape>
        </w:pict>
      </w:r>
      <w:r>
        <w:rPr>
          <w:b w:val="0"/>
          <w:shadow w:val="0"/>
          <w:sz w:val="24"/>
          <w:szCs w:val="24"/>
        </w:rPr>
        <w:t xml:space="preserve">   </w:t>
      </w:r>
      <w:r w:rsidRPr="00FD46CA">
        <w:rPr>
          <w:b w:val="0"/>
          <w:shadow w:val="0"/>
          <w:noProof/>
          <w:sz w:val="24"/>
          <w:szCs w:val="24"/>
        </w:rPr>
        <w:pict>
          <v:shape id="Рисунок 22" o:spid="_x0000_i1047" type="#_x0000_t75" style="width:138.75pt;height:104.25pt;visibility:visible">
            <v:imagedata r:id="rId27" o:title=""/>
          </v:shape>
        </w:pic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>
        <w:rPr>
          <w:b w:val="0"/>
          <w:shadow w:val="0"/>
          <w:sz w:val="24"/>
          <w:szCs w:val="24"/>
        </w:rPr>
        <w:t xml:space="preserve">Выездной семинар – творческая лаборатория «Библиотека – территория опыта» </w: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>
        <w:rPr>
          <w:b w:val="0"/>
          <w:shadow w:val="0"/>
          <w:sz w:val="24"/>
          <w:szCs w:val="24"/>
        </w:rPr>
        <w:t>в Ральниковской СБФ</w:t>
      </w:r>
    </w:p>
    <w:p w:rsidR="00300F2F" w:rsidRDefault="00300F2F" w:rsidP="00A85213">
      <w:pPr>
        <w:ind w:firstLine="709"/>
        <w:jc w:val="center"/>
        <w:rPr>
          <w:sz w:val="28"/>
          <w:szCs w:val="28"/>
        </w:rPr>
      </w:pPr>
    </w:p>
    <w:p w:rsidR="00300F2F" w:rsidRDefault="00300F2F" w:rsidP="00A85213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Рисунок 63" o:spid="_x0000_i1048" type="#_x0000_t75" style="width:165pt;height:121.5pt;visibility:visible">
            <v:imagedata r:id="rId28" o:title="" cropbottom="21768f" cropleft="19049f" cropright="2097f" gain="1.25" blacklevel="3277f"/>
          </v:shape>
        </w:pict>
      </w:r>
    </w:p>
    <w:p w:rsidR="00300F2F" w:rsidRPr="006535E3" w:rsidRDefault="00300F2F" w:rsidP="00A85213">
      <w:pPr>
        <w:ind w:firstLine="709"/>
        <w:jc w:val="center"/>
        <w:rPr>
          <w:b w:val="0"/>
          <w:shadow w:val="0"/>
          <w:sz w:val="24"/>
          <w:szCs w:val="24"/>
        </w:rPr>
      </w:pPr>
      <w:r w:rsidRPr="006535E3">
        <w:rPr>
          <w:b w:val="0"/>
          <w:shadow w:val="0"/>
          <w:sz w:val="24"/>
          <w:szCs w:val="24"/>
        </w:rPr>
        <w:t>«Волшебные шкатулки»: выставка – экскурс в тысячелетнюю историю  татарского народа, Ст. Ирюкская СБФ на областном библио – фестивале устного народного творчества для детей «Вятские сказители»</w:t>
      </w:r>
    </w:p>
    <w:p w:rsidR="00300F2F" w:rsidRDefault="00300F2F" w:rsidP="001F1D12">
      <w:pPr>
        <w:ind w:firstLine="709"/>
        <w:jc w:val="center"/>
        <w:rPr>
          <w:b w:val="0"/>
          <w:shadow w:val="0"/>
          <w:sz w:val="28"/>
          <w:szCs w:val="28"/>
        </w:rPr>
      </w:pPr>
      <w:r>
        <w:rPr>
          <w:sz w:val="28"/>
          <w:szCs w:val="28"/>
        </w:rPr>
        <w:t xml:space="preserve">  </w:t>
      </w:r>
      <w:r w:rsidRPr="00FD46CA">
        <w:rPr>
          <w:b w:val="0"/>
          <w:shadow w:val="0"/>
          <w:noProof/>
          <w:sz w:val="28"/>
          <w:szCs w:val="28"/>
        </w:rPr>
        <w:pict>
          <v:shape id="Рисунок 61" o:spid="_x0000_i1049" type="#_x0000_t75" style="width:2in;height:128.25pt;visibility:visible">
            <v:imagedata r:id="rId29" o:title="" croptop="22175f" cropbottom="26069f" cropleft="27081f" cropright="23713f" gain="72818f"/>
          </v:shape>
        </w:pict>
      </w:r>
      <w:r>
        <w:rPr>
          <w:sz w:val="28"/>
          <w:szCs w:val="28"/>
        </w:rPr>
        <w:t xml:space="preserve">  </w:t>
      </w:r>
      <w:r w:rsidRPr="00FD46CA">
        <w:rPr>
          <w:noProof/>
          <w:sz w:val="28"/>
          <w:szCs w:val="28"/>
        </w:rPr>
        <w:pict>
          <v:shape id="Рисунок 62" o:spid="_x0000_i1050" type="#_x0000_t75" style="width:2in;height:129.75pt;visibility:visible">
            <v:imagedata r:id="rId30" o:title="" croptop="16214f" cropbottom="20719f" cropleft="25166f" cropright="16551f" gain="1.25" blacklevel="3277f"/>
          </v:shape>
        </w:pict>
      </w:r>
    </w:p>
    <w:p w:rsidR="00300F2F" w:rsidRPr="000C59B7" w:rsidRDefault="00300F2F" w:rsidP="001F1D12">
      <w:pPr>
        <w:ind w:firstLine="709"/>
        <w:jc w:val="center"/>
        <w:rPr>
          <w:b w:val="0"/>
          <w:shadow w:val="0"/>
          <w:sz w:val="24"/>
          <w:szCs w:val="24"/>
        </w:rPr>
      </w:pPr>
      <w:r w:rsidRPr="000C59B7">
        <w:rPr>
          <w:b w:val="0"/>
          <w:shadow w:val="0"/>
          <w:sz w:val="24"/>
          <w:szCs w:val="24"/>
        </w:rPr>
        <w:t>Касимова Г. исполняет народную колыбельную песню</w:t>
      </w:r>
      <w:r>
        <w:rPr>
          <w:b w:val="0"/>
          <w:shadow w:val="0"/>
          <w:sz w:val="24"/>
          <w:szCs w:val="24"/>
        </w:rPr>
        <w:t xml:space="preserve"> танец»Эпипэ» </w:t>
      </w:r>
    </w:p>
    <w:p w:rsidR="00300F2F" w:rsidRDefault="00300F2F" w:rsidP="00A85213">
      <w:pPr>
        <w:shd w:val="clear" w:color="auto" w:fill="FFFFFF"/>
        <w:ind w:firstLine="709"/>
        <w:jc w:val="both"/>
        <w:rPr>
          <w:b w:val="0"/>
          <w:shadow w:val="0"/>
          <w:sz w:val="28"/>
          <w:szCs w:val="28"/>
        </w:rPr>
      </w:pPr>
    </w:p>
    <w:p w:rsidR="00300F2F" w:rsidRDefault="00300F2F" w:rsidP="00A85213">
      <w:pPr>
        <w:shd w:val="clear" w:color="auto" w:fill="FFFFFF"/>
        <w:ind w:firstLine="709"/>
        <w:jc w:val="both"/>
        <w:rPr>
          <w:b w:val="0"/>
          <w:shadow w:val="0"/>
          <w:color w:val="000000"/>
          <w:spacing w:val="-6"/>
          <w:sz w:val="28"/>
          <w:szCs w:val="28"/>
        </w:rPr>
      </w:pPr>
      <w:r w:rsidRPr="000C59B7">
        <w:rPr>
          <w:b w:val="0"/>
          <w:shadow w:val="0"/>
          <w:sz w:val="28"/>
          <w:szCs w:val="28"/>
        </w:rPr>
        <w:t>Александров В. С., библиотекарь Пукшинерской СБФ во втором межрегиональном конкурсе библиотек, обслуживающих детей по работе с краеведческой и марийской национальной литературой «И славой предков дорожить» занял второе место в номинации</w:t>
      </w:r>
      <w:r w:rsidRPr="000C59B7">
        <w:rPr>
          <w:b w:val="0"/>
          <w:shadow w:val="0"/>
          <w:color w:val="000000"/>
          <w:spacing w:val="-6"/>
          <w:sz w:val="28"/>
          <w:szCs w:val="28"/>
        </w:rPr>
        <w:t xml:space="preserve"> «Лучший материал». На конкурс был представлен краеведческий вечер </w:t>
      </w:r>
      <w:hyperlink r:id="rId31" w:history="1">
        <w:r w:rsidRPr="000C59B7">
          <w:rPr>
            <w:rStyle w:val="Hyperlink"/>
            <w:b w:val="0"/>
            <w:shadow w:val="0"/>
            <w:color w:val="auto"/>
            <w:spacing w:val="-6"/>
            <w:sz w:val="28"/>
            <w:szCs w:val="28"/>
            <w:u w:val="none"/>
          </w:rPr>
          <w:t>«Образы родной деревни всегда со мной»</w:t>
        </w:r>
      </w:hyperlink>
      <w:r w:rsidRPr="000C59B7">
        <w:rPr>
          <w:b w:val="0"/>
          <w:shadow w:val="0"/>
          <w:color w:val="000000"/>
          <w:spacing w:val="-6"/>
          <w:sz w:val="28"/>
          <w:szCs w:val="28"/>
        </w:rPr>
        <w:t xml:space="preserve"> со слайдовой презентацией.</w:t>
      </w:r>
    </w:p>
    <w:p w:rsidR="00300F2F" w:rsidRPr="000C59B7" w:rsidRDefault="00300F2F" w:rsidP="00A85213">
      <w:pPr>
        <w:shd w:val="clear" w:color="auto" w:fill="FFFFFF"/>
        <w:ind w:firstLine="709"/>
        <w:jc w:val="both"/>
        <w:rPr>
          <w:b w:val="0"/>
          <w:shadow w:val="0"/>
          <w:color w:val="000000"/>
          <w:spacing w:val="-6"/>
          <w:sz w:val="28"/>
          <w:szCs w:val="28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_x0000_i1051" type="#_x0000_t75" alt="IMG_2442" style="width:126pt;height:94.5pt;visibility:visible">
            <v:imagedata r:id="rId32" o:title=""/>
          </v:shape>
        </w:pict>
      </w:r>
      <w:r>
        <w:rPr>
          <w:b w:val="0"/>
          <w:shadow w:val="0"/>
          <w:sz w:val="24"/>
          <w:szCs w:val="24"/>
        </w:rPr>
        <w:t xml:space="preserve">   </w:t>
      </w:r>
      <w:r w:rsidRPr="00FD46CA">
        <w:rPr>
          <w:b w:val="0"/>
          <w:shadow w:val="0"/>
          <w:noProof/>
          <w:sz w:val="24"/>
          <w:szCs w:val="24"/>
        </w:rPr>
        <w:pict>
          <v:shape id="_x0000_i1052" type="#_x0000_t75" alt="IMG_2438" style="width:168pt;height:126pt;visibility:visible">
            <v:imagedata r:id="rId33" o:title=""/>
          </v:shape>
        </w:pic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 w:rsidRPr="00FD46CA">
        <w:rPr>
          <w:b w:val="0"/>
          <w:shadow w:val="0"/>
          <w:noProof/>
          <w:sz w:val="24"/>
          <w:szCs w:val="24"/>
        </w:rPr>
        <w:pict>
          <v:shape id="_x0000_i1053" type="#_x0000_t75" alt="IMG_2433" style="width:174.75pt;height:150pt;visibility:visible">
            <v:imagedata r:id="rId34" o:title="" croptop="3085f" cropleft="3363f" cropright="10160f"/>
          </v:shape>
        </w:pict>
      </w:r>
      <w:r>
        <w:rPr>
          <w:b w:val="0"/>
          <w:shadow w:val="0"/>
          <w:sz w:val="24"/>
          <w:szCs w:val="24"/>
        </w:rPr>
        <w:t xml:space="preserve">   </w:t>
      </w:r>
      <w:r w:rsidRPr="00EC62B9">
        <w:rPr>
          <w:noProof/>
        </w:rPr>
        <w:pict>
          <v:shape id="Рисунок 23" o:spid="_x0000_i1054" type="#_x0000_t75" alt="IMG_2448" style="width:149.25pt;height:113.25pt;visibility:visible">
            <v:imagedata r:id="rId35" o:title=""/>
          </v:shape>
        </w:pict>
      </w:r>
    </w:p>
    <w:p w:rsidR="00300F2F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  <w:r>
        <w:rPr>
          <w:b w:val="0"/>
          <w:shadow w:val="0"/>
          <w:sz w:val="24"/>
          <w:szCs w:val="24"/>
        </w:rPr>
        <w:t>День села Савали</w:t>
      </w:r>
    </w:p>
    <w:p w:rsidR="00300F2F" w:rsidRPr="00952BD8" w:rsidRDefault="00300F2F" w:rsidP="00952BD8">
      <w:pPr>
        <w:ind w:firstLine="709"/>
        <w:jc w:val="center"/>
        <w:rPr>
          <w:b w:val="0"/>
          <w:shadow w:val="0"/>
          <w:sz w:val="24"/>
          <w:szCs w:val="24"/>
        </w:rPr>
      </w:pPr>
    </w:p>
    <w:p w:rsidR="00300F2F" w:rsidRPr="00973014" w:rsidRDefault="00300F2F" w:rsidP="00973014">
      <w:pPr>
        <w:ind w:firstLine="709"/>
        <w:jc w:val="both"/>
        <w:rPr>
          <w:b w:val="0"/>
          <w:shadow w:val="0"/>
          <w:sz w:val="28"/>
          <w:szCs w:val="28"/>
        </w:rPr>
      </w:pPr>
      <w:r>
        <w:rPr>
          <w:b w:val="0"/>
          <w:shadow w:val="0"/>
          <w:sz w:val="28"/>
          <w:szCs w:val="28"/>
        </w:rPr>
        <w:t>С</w:t>
      </w:r>
      <w:r w:rsidRPr="00973014">
        <w:rPr>
          <w:b w:val="0"/>
          <w:shadow w:val="0"/>
          <w:sz w:val="28"/>
          <w:szCs w:val="28"/>
        </w:rPr>
        <w:t xml:space="preserve"> 2008 года </w:t>
      </w:r>
      <w:r>
        <w:rPr>
          <w:b w:val="0"/>
          <w:shadow w:val="0"/>
          <w:sz w:val="28"/>
          <w:szCs w:val="28"/>
        </w:rPr>
        <w:t xml:space="preserve">принимаем участие </w:t>
      </w:r>
      <w:r w:rsidRPr="00973014">
        <w:rPr>
          <w:b w:val="0"/>
          <w:shadow w:val="0"/>
          <w:sz w:val="28"/>
          <w:szCs w:val="28"/>
        </w:rPr>
        <w:t>в сфере социального проектирования:</w:t>
      </w:r>
    </w:p>
    <w:p w:rsidR="00300F2F" w:rsidRPr="00973014" w:rsidRDefault="00300F2F" w:rsidP="00973014">
      <w:pPr>
        <w:numPr>
          <w:ilvl w:val="0"/>
          <w:numId w:val="4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>2008 год – Проект «Я бы в армию пошел», направленный на военно-патриотическое воспитание юношей;</w:t>
      </w:r>
    </w:p>
    <w:p w:rsidR="00300F2F" w:rsidRPr="00973014" w:rsidRDefault="00300F2F" w:rsidP="00973014">
      <w:pPr>
        <w:numPr>
          <w:ilvl w:val="0"/>
          <w:numId w:val="4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 xml:space="preserve"> 2009 год – Проект «Библионяня», цель проекта - создание при центральной детской библиотеке детской площадки компенсирующего вида детского сада с временным пребыванием детей;</w:t>
      </w:r>
    </w:p>
    <w:p w:rsidR="00300F2F" w:rsidRPr="00973014" w:rsidRDefault="00300F2F" w:rsidP="00973014">
      <w:pPr>
        <w:numPr>
          <w:ilvl w:val="0"/>
          <w:numId w:val="4"/>
        </w:numPr>
        <w:jc w:val="both"/>
        <w:rPr>
          <w:b w:val="0"/>
          <w:shadow w:val="0"/>
          <w:sz w:val="28"/>
          <w:szCs w:val="28"/>
        </w:rPr>
      </w:pPr>
      <w:r w:rsidRPr="00973014">
        <w:rPr>
          <w:b w:val="0"/>
          <w:shadow w:val="0"/>
          <w:sz w:val="28"/>
          <w:szCs w:val="28"/>
        </w:rPr>
        <w:t xml:space="preserve">2012 год – Проект «Путеводная звезда», направленный на создание условий для обеспечения равных возможностей молодым людям с ограниченными возможностями здоровья. </w:t>
      </w: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D46CA">
        <w:rPr>
          <w:shadow w:val="0"/>
          <w:noProof/>
          <w:sz w:val="28"/>
          <w:szCs w:val="28"/>
        </w:rPr>
        <w:pict>
          <v:shape id="_x0000_i1055" type="#_x0000_t75" alt="проект -ПУТЕВОДНАЯ ЗВЕЗДА 004" style="width:166.5pt;height:117pt;visibility:visible">
            <v:imagedata r:id="rId36" o:title="" blacklevel="3277f"/>
          </v:shape>
        </w:pict>
      </w:r>
    </w:p>
    <w:p w:rsidR="00300F2F" w:rsidRPr="00767043" w:rsidRDefault="00300F2F" w:rsidP="00973014">
      <w:pPr>
        <w:ind w:firstLine="709"/>
        <w:jc w:val="center"/>
        <w:rPr>
          <w:b w:val="0"/>
          <w:shadow w:val="0"/>
          <w:sz w:val="24"/>
          <w:szCs w:val="24"/>
        </w:rPr>
      </w:pPr>
      <w:r w:rsidRPr="00767043">
        <w:rPr>
          <w:b w:val="0"/>
          <w:shadow w:val="0"/>
          <w:sz w:val="24"/>
          <w:szCs w:val="24"/>
        </w:rPr>
        <w:t>Презентация проекта</w:t>
      </w:r>
    </w:p>
    <w:p w:rsidR="00300F2F" w:rsidRPr="00767043" w:rsidRDefault="00300F2F" w:rsidP="00973014">
      <w:pPr>
        <w:ind w:firstLine="709"/>
        <w:jc w:val="center"/>
        <w:rPr>
          <w:shadow w:val="0"/>
          <w:sz w:val="24"/>
          <w:szCs w:val="24"/>
        </w:rPr>
      </w:pP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D46CA">
        <w:rPr>
          <w:shadow w:val="0"/>
          <w:noProof/>
          <w:sz w:val="28"/>
          <w:szCs w:val="28"/>
        </w:rPr>
        <w:pict>
          <v:shape id="_x0000_i1056" type="#_x0000_t75" alt="занятие психологом 008" style="width:233.25pt;height:174.75pt;visibility:visible">
            <v:imagedata r:id="rId37" o:title="" blacklevel="3277f"/>
          </v:shape>
        </w:pict>
      </w:r>
    </w:p>
    <w:p w:rsidR="00300F2F" w:rsidRPr="00F351A2" w:rsidRDefault="00300F2F" w:rsidP="00973014">
      <w:pPr>
        <w:ind w:firstLine="709"/>
        <w:jc w:val="center"/>
        <w:rPr>
          <w:b w:val="0"/>
          <w:shadow w:val="0"/>
          <w:sz w:val="24"/>
          <w:szCs w:val="24"/>
        </w:rPr>
      </w:pPr>
      <w:r w:rsidRPr="00F351A2">
        <w:rPr>
          <w:b w:val="0"/>
          <w:shadow w:val="0"/>
          <w:sz w:val="24"/>
          <w:szCs w:val="24"/>
        </w:rPr>
        <w:t>Занятия с психологом</w:t>
      </w: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D46CA">
        <w:rPr>
          <w:shadow w:val="0"/>
          <w:noProof/>
          <w:sz w:val="28"/>
          <w:szCs w:val="28"/>
        </w:rPr>
        <w:pict>
          <v:shape id="_x0000_i1057" type="#_x0000_t75" alt="DSCF4683" style="width:237pt;height:158.25pt;visibility:visible">
            <v:imagedata r:id="rId38" o:title="" blacklevel="6554f"/>
          </v:shape>
        </w:pict>
      </w:r>
    </w:p>
    <w:p w:rsidR="00300F2F" w:rsidRDefault="00300F2F" w:rsidP="00973014">
      <w:pPr>
        <w:ind w:firstLine="709"/>
        <w:jc w:val="center"/>
        <w:rPr>
          <w:b w:val="0"/>
          <w:shadow w:val="0"/>
          <w:sz w:val="24"/>
          <w:szCs w:val="24"/>
        </w:rPr>
      </w:pPr>
      <w:r w:rsidRPr="004142F2">
        <w:rPr>
          <w:b w:val="0"/>
          <w:shadow w:val="0"/>
          <w:sz w:val="24"/>
          <w:szCs w:val="24"/>
        </w:rPr>
        <w:t>«Его величество Этикет»: конкурсная программа</w:t>
      </w: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D46CA">
        <w:rPr>
          <w:shadow w:val="0"/>
          <w:noProof/>
          <w:sz w:val="28"/>
          <w:szCs w:val="28"/>
        </w:rPr>
        <w:pict>
          <v:shape id="_x0000_i1058" type="#_x0000_t75" style="width:115.5pt;height:75.75pt;visibility:visible">
            <v:imagedata r:id="rId39" o:title="" croptop="10107f" cropbottom="5503f" cropleft="6432f" cropright="2134f" blacklevel="9830f"/>
          </v:shape>
        </w:pict>
      </w:r>
      <w:r>
        <w:rPr>
          <w:shadow w:val="0"/>
          <w:sz w:val="28"/>
          <w:szCs w:val="28"/>
        </w:rPr>
        <w:t xml:space="preserve">  </w:t>
      </w:r>
      <w:r w:rsidRPr="00FD46CA">
        <w:rPr>
          <w:shadow w:val="0"/>
          <w:noProof/>
          <w:sz w:val="28"/>
          <w:szCs w:val="28"/>
        </w:rPr>
        <w:pict>
          <v:shape id="_x0000_i1059" type="#_x0000_t75" style="width:116.25pt;height:87pt;visibility:visible">
            <v:imagedata r:id="rId40" o:title="" blacklevel="6554f"/>
          </v:shape>
        </w:pict>
      </w:r>
      <w:r>
        <w:rPr>
          <w:shadow w:val="0"/>
          <w:sz w:val="28"/>
          <w:szCs w:val="28"/>
        </w:rPr>
        <w:t xml:space="preserve">  </w:t>
      </w:r>
      <w:r w:rsidRPr="00FD46CA">
        <w:rPr>
          <w:shadow w:val="0"/>
          <w:noProof/>
          <w:sz w:val="28"/>
          <w:szCs w:val="28"/>
        </w:rPr>
        <w:pict>
          <v:shape id="_x0000_i1060" type="#_x0000_t75" style="width:120.75pt;height:90.75pt;visibility:visible">
            <v:imagedata r:id="rId41" o:title=""/>
          </v:shape>
        </w:pict>
      </w:r>
    </w:p>
    <w:p w:rsidR="00300F2F" w:rsidRPr="001F1D12" w:rsidRDefault="00300F2F" w:rsidP="001F1D12">
      <w:pPr>
        <w:ind w:firstLine="709"/>
        <w:jc w:val="center"/>
        <w:rPr>
          <w:b w:val="0"/>
          <w:shadow w:val="0"/>
          <w:sz w:val="24"/>
          <w:szCs w:val="24"/>
        </w:rPr>
      </w:pPr>
      <w:r w:rsidRPr="001F1D12">
        <w:rPr>
          <w:b w:val="0"/>
          <w:shadow w:val="0"/>
          <w:sz w:val="24"/>
          <w:szCs w:val="24"/>
        </w:rPr>
        <w:t xml:space="preserve">Поле чудес </w:t>
      </w: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FD46CA">
        <w:rPr>
          <w:shadow w:val="0"/>
          <w:noProof/>
          <w:sz w:val="28"/>
          <w:szCs w:val="28"/>
        </w:rPr>
        <w:pict>
          <v:shape id="_x0000_i1061" type="#_x0000_t75" style="width:172.5pt;height:147.75pt;visibility:visible">
            <v:imagedata r:id="rId42" o:title="" croptop="5355f" cropbottom="11699f" cropleft="14971f" cropright="9855f"/>
          </v:shape>
        </w:pict>
      </w:r>
    </w:p>
    <w:p w:rsidR="00300F2F" w:rsidRPr="00AE205D" w:rsidRDefault="00300F2F" w:rsidP="00F351A2">
      <w:pPr>
        <w:ind w:firstLine="709"/>
        <w:jc w:val="center"/>
        <w:rPr>
          <w:b w:val="0"/>
          <w:shadow w:val="0"/>
          <w:sz w:val="20"/>
          <w:szCs w:val="20"/>
        </w:rPr>
      </w:pPr>
      <w:r w:rsidRPr="00AE205D">
        <w:rPr>
          <w:b w:val="0"/>
          <w:shadow w:val="0"/>
          <w:sz w:val="20"/>
          <w:szCs w:val="20"/>
        </w:rPr>
        <w:t xml:space="preserve">Победитель </w:t>
      </w:r>
      <w:r>
        <w:rPr>
          <w:b w:val="0"/>
          <w:shadow w:val="0"/>
          <w:sz w:val="20"/>
          <w:szCs w:val="20"/>
        </w:rPr>
        <w:t>игры</w:t>
      </w:r>
      <w:r w:rsidRPr="00AE205D">
        <w:rPr>
          <w:b w:val="0"/>
          <w:shadow w:val="0"/>
          <w:sz w:val="20"/>
          <w:szCs w:val="20"/>
        </w:rPr>
        <w:t xml:space="preserve"> – Валиуллин Р. Ш.</w:t>
      </w:r>
    </w:p>
    <w:p w:rsidR="00300F2F" w:rsidRDefault="00300F2F" w:rsidP="00973014">
      <w:pPr>
        <w:ind w:firstLine="709"/>
        <w:jc w:val="center"/>
        <w:rPr>
          <w:shadow w:val="0"/>
          <w:sz w:val="28"/>
          <w:szCs w:val="28"/>
        </w:rPr>
      </w:pPr>
    </w:p>
    <w:p w:rsidR="00300F2F" w:rsidRPr="000C59B7" w:rsidRDefault="00300F2F" w:rsidP="00973014">
      <w:pPr>
        <w:ind w:firstLine="709"/>
        <w:jc w:val="center"/>
        <w:rPr>
          <w:shadow w:val="0"/>
          <w:sz w:val="28"/>
          <w:szCs w:val="28"/>
        </w:rPr>
      </w:pPr>
      <w:r w:rsidRPr="000C59B7">
        <w:rPr>
          <w:shadow w:val="0"/>
          <w:sz w:val="28"/>
          <w:szCs w:val="28"/>
        </w:rPr>
        <w:t>Результаты проекта:</w:t>
      </w:r>
    </w:p>
    <w:p w:rsidR="00300F2F" w:rsidRPr="000C59B7" w:rsidRDefault="00300F2F" w:rsidP="00973014">
      <w:pPr>
        <w:ind w:firstLine="709"/>
        <w:jc w:val="center"/>
        <w:rPr>
          <w:shadow w:val="0"/>
          <w:color w:val="FF0000"/>
          <w:sz w:val="28"/>
          <w:szCs w:val="28"/>
        </w:rPr>
      </w:pPr>
    </w:p>
    <w:p w:rsidR="00300F2F" w:rsidRPr="000C59B7" w:rsidRDefault="00300F2F" w:rsidP="00973014">
      <w:pPr>
        <w:numPr>
          <w:ilvl w:val="0"/>
          <w:numId w:val="6"/>
        </w:numPr>
        <w:ind w:left="0" w:firstLine="709"/>
        <w:jc w:val="both"/>
        <w:rPr>
          <w:b w:val="0"/>
          <w:shadow w:val="0"/>
          <w:sz w:val="28"/>
          <w:szCs w:val="28"/>
        </w:rPr>
      </w:pPr>
      <w:r w:rsidRPr="000C59B7">
        <w:rPr>
          <w:b w:val="0"/>
          <w:shadow w:val="0"/>
          <w:sz w:val="28"/>
          <w:szCs w:val="28"/>
        </w:rPr>
        <w:t>Разработан и апробирован инновационный для региона проект по работе с молодыми инвалидами;</w:t>
      </w:r>
    </w:p>
    <w:p w:rsidR="00300F2F" w:rsidRPr="000C59B7" w:rsidRDefault="00300F2F" w:rsidP="00973014">
      <w:pPr>
        <w:numPr>
          <w:ilvl w:val="0"/>
          <w:numId w:val="6"/>
        </w:numPr>
        <w:ind w:left="0" w:firstLine="709"/>
        <w:jc w:val="both"/>
        <w:rPr>
          <w:b w:val="0"/>
          <w:shadow w:val="0"/>
          <w:sz w:val="28"/>
          <w:szCs w:val="28"/>
        </w:rPr>
      </w:pPr>
      <w:r>
        <w:rPr>
          <w:b w:val="0"/>
          <w:shadow w:val="0"/>
          <w:sz w:val="28"/>
          <w:szCs w:val="28"/>
        </w:rPr>
        <w:t>По итогам реализации проекта с</w:t>
      </w:r>
      <w:r w:rsidRPr="000C59B7">
        <w:rPr>
          <w:b w:val="0"/>
          <w:shadow w:val="0"/>
          <w:sz w:val="28"/>
          <w:szCs w:val="28"/>
        </w:rPr>
        <w:t>оздан</w:t>
      </w:r>
      <w:r>
        <w:rPr>
          <w:b w:val="0"/>
          <w:shadow w:val="0"/>
          <w:sz w:val="28"/>
          <w:szCs w:val="28"/>
        </w:rPr>
        <w:t>а</w:t>
      </w:r>
      <w:r w:rsidRPr="000C59B7">
        <w:rPr>
          <w:b w:val="0"/>
          <w:shadow w:val="0"/>
          <w:sz w:val="28"/>
          <w:szCs w:val="28"/>
        </w:rPr>
        <w:t xml:space="preserve"> общественн</w:t>
      </w:r>
      <w:r>
        <w:rPr>
          <w:b w:val="0"/>
          <w:shadow w:val="0"/>
          <w:sz w:val="28"/>
          <w:szCs w:val="28"/>
        </w:rPr>
        <w:t xml:space="preserve">ая </w:t>
      </w:r>
      <w:r w:rsidRPr="000C59B7">
        <w:rPr>
          <w:b w:val="0"/>
          <w:shadow w:val="0"/>
          <w:sz w:val="28"/>
          <w:szCs w:val="28"/>
        </w:rPr>
        <w:t>организаци</w:t>
      </w:r>
      <w:r>
        <w:rPr>
          <w:b w:val="0"/>
          <w:shadow w:val="0"/>
          <w:sz w:val="28"/>
          <w:szCs w:val="28"/>
        </w:rPr>
        <w:t>я</w:t>
      </w:r>
      <w:r w:rsidRPr="000C59B7">
        <w:rPr>
          <w:b w:val="0"/>
          <w:shadow w:val="0"/>
          <w:sz w:val="28"/>
          <w:szCs w:val="28"/>
        </w:rPr>
        <w:t xml:space="preserve"> «Молодежная комиссия  инвалидов» при Малмыжской районной организации общества инвалидов; </w:t>
      </w:r>
    </w:p>
    <w:p w:rsidR="00300F2F" w:rsidRPr="000C59B7" w:rsidRDefault="00300F2F" w:rsidP="00973014">
      <w:pPr>
        <w:numPr>
          <w:ilvl w:val="0"/>
          <w:numId w:val="6"/>
        </w:numPr>
        <w:ind w:left="0" w:firstLine="709"/>
        <w:jc w:val="both"/>
        <w:rPr>
          <w:b w:val="0"/>
          <w:shadow w:val="0"/>
          <w:sz w:val="28"/>
          <w:szCs w:val="28"/>
        </w:rPr>
      </w:pPr>
      <w:r>
        <w:rPr>
          <w:b w:val="0"/>
          <w:shadow w:val="0"/>
          <w:sz w:val="28"/>
          <w:szCs w:val="28"/>
        </w:rPr>
        <w:t>Работа с молодыми инвалидами продолжится в</w:t>
      </w:r>
      <w:r w:rsidRPr="000C59B7">
        <w:rPr>
          <w:b w:val="0"/>
          <w:shadow w:val="0"/>
          <w:sz w:val="28"/>
          <w:szCs w:val="28"/>
        </w:rPr>
        <w:t xml:space="preserve"> клуб</w:t>
      </w:r>
      <w:r>
        <w:rPr>
          <w:b w:val="0"/>
          <w:shadow w:val="0"/>
          <w:sz w:val="28"/>
          <w:szCs w:val="28"/>
        </w:rPr>
        <w:t>е</w:t>
      </w:r>
      <w:r w:rsidRPr="000C59B7">
        <w:rPr>
          <w:b w:val="0"/>
          <w:shadow w:val="0"/>
          <w:sz w:val="28"/>
          <w:szCs w:val="28"/>
        </w:rPr>
        <w:t xml:space="preserve"> «Пут</w:t>
      </w:r>
      <w:r>
        <w:rPr>
          <w:b w:val="0"/>
          <w:shadow w:val="0"/>
          <w:sz w:val="28"/>
          <w:szCs w:val="28"/>
        </w:rPr>
        <w:t>еводная звезда».</w:t>
      </w:r>
      <w:r w:rsidRPr="000C59B7">
        <w:rPr>
          <w:b w:val="0"/>
          <w:shadow w:val="0"/>
          <w:sz w:val="28"/>
          <w:szCs w:val="28"/>
        </w:rPr>
        <w:t xml:space="preserve">     </w:t>
      </w:r>
    </w:p>
    <w:sectPr w:rsidR="00300F2F" w:rsidRPr="000C59B7" w:rsidSect="00B73D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031EE"/>
    <w:multiLevelType w:val="hybridMultilevel"/>
    <w:tmpl w:val="5860B7F8"/>
    <w:lvl w:ilvl="0" w:tplc="04190001">
      <w:start w:val="1"/>
      <w:numFmt w:val="bullet"/>
      <w:lvlText w:val=""/>
      <w:lvlJc w:val="left"/>
      <w:pPr>
        <w:tabs>
          <w:tab w:val="num" w:pos="1461"/>
        </w:tabs>
        <w:ind w:left="146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3091410"/>
    <w:multiLevelType w:val="hybridMultilevel"/>
    <w:tmpl w:val="F41EC60C"/>
    <w:lvl w:ilvl="0" w:tplc="720EF31E">
      <w:start w:val="1"/>
      <w:numFmt w:val="bullet"/>
      <w:lvlText w:val="­"/>
      <w:lvlJc w:val="left"/>
      <w:pPr>
        <w:tabs>
          <w:tab w:val="num" w:pos="1184"/>
        </w:tabs>
        <w:ind w:left="900"/>
      </w:pPr>
      <w:rPr>
        <w:rFonts w:ascii="Courier New" w:hAnsi="Courier New" w:hint="default"/>
        <w:sz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4AB41F5"/>
    <w:multiLevelType w:val="hybridMultilevel"/>
    <w:tmpl w:val="9E0E2B0C"/>
    <w:lvl w:ilvl="0" w:tplc="F45E7922"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70E22C4"/>
    <w:multiLevelType w:val="hybridMultilevel"/>
    <w:tmpl w:val="B38E020C"/>
    <w:lvl w:ilvl="0" w:tplc="20D877A6"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17E5557E"/>
    <w:multiLevelType w:val="hybridMultilevel"/>
    <w:tmpl w:val="E3A258E8"/>
    <w:lvl w:ilvl="0" w:tplc="96A6EFBE">
      <w:start w:val="1"/>
      <w:numFmt w:val="decimal"/>
      <w:lvlText w:val="%1."/>
      <w:lvlJc w:val="left"/>
      <w:pPr>
        <w:ind w:left="291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78651004"/>
    <w:multiLevelType w:val="hybridMultilevel"/>
    <w:tmpl w:val="24B6A0D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73014"/>
    <w:rsid w:val="000263E8"/>
    <w:rsid w:val="000C59B7"/>
    <w:rsid w:val="001218F6"/>
    <w:rsid w:val="001C38F3"/>
    <w:rsid w:val="001E65F4"/>
    <w:rsid w:val="001F1D12"/>
    <w:rsid w:val="00300F2F"/>
    <w:rsid w:val="004142F2"/>
    <w:rsid w:val="004370B3"/>
    <w:rsid w:val="004C5B0D"/>
    <w:rsid w:val="005B2930"/>
    <w:rsid w:val="005E4B8E"/>
    <w:rsid w:val="00625C95"/>
    <w:rsid w:val="006535E3"/>
    <w:rsid w:val="00654E6B"/>
    <w:rsid w:val="00767043"/>
    <w:rsid w:val="007B4F85"/>
    <w:rsid w:val="00893703"/>
    <w:rsid w:val="008D7D87"/>
    <w:rsid w:val="00905AEB"/>
    <w:rsid w:val="00952BD8"/>
    <w:rsid w:val="00973014"/>
    <w:rsid w:val="00976507"/>
    <w:rsid w:val="00990C6F"/>
    <w:rsid w:val="00A13FD2"/>
    <w:rsid w:val="00A63DE0"/>
    <w:rsid w:val="00A726FF"/>
    <w:rsid w:val="00A85213"/>
    <w:rsid w:val="00AE205D"/>
    <w:rsid w:val="00B73DCE"/>
    <w:rsid w:val="00BB6B57"/>
    <w:rsid w:val="00BD3F45"/>
    <w:rsid w:val="00C20A64"/>
    <w:rsid w:val="00C4716D"/>
    <w:rsid w:val="00D21FF8"/>
    <w:rsid w:val="00D36174"/>
    <w:rsid w:val="00DF37FB"/>
    <w:rsid w:val="00E356CC"/>
    <w:rsid w:val="00EC62B9"/>
    <w:rsid w:val="00F351A2"/>
    <w:rsid w:val="00F54BBB"/>
    <w:rsid w:val="00FD46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3014"/>
    <w:rPr>
      <w:rFonts w:ascii="Times New Roman" w:eastAsia="Times New Roman" w:hAnsi="Times New Roman"/>
      <w:b/>
      <w:shadow/>
      <w:sz w:val="44"/>
      <w:szCs w:val="4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">
    <w:name w:val="Стиль2"/>
    <w:basedOn w:val="Normal"/>
    <w:autoRedefine/>
    <w:uiPriority w:val="99"/>
    <w:rsid w:val="00973014"/>
    <w:pPr>
      <w:jc w:val="both"/>
    </w:pPr>
    <w:rPr>
      <w:b w:val="0"/>
      <w:shadow w:val="0"/>
      <w:sz w:val="28"/>
      <w:szCs w:val="28"/>
    </w:rPr>
  </w:style>
  <w:style w:type="paragraph" w:styleId="ListParagraph">
    <w:name w:val="List Paragraph"/>
    <w:basedOn w:val="Normal"/>
    <w:uiPriority w:val="99"/>
    <w:qFormat/>
    <w:rsid w:val="0097301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A63D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63DE0"/>
    <w:rPr>
      <w:rFonts w:ascii="Tahoma" w:hAnsi="Tahoma" w:cs="Tahoma"/>
      <w:b/>
      <w:shadow/>
      <w:sz w:val="16"/>
      <w:szCs w:val="16"/>
      <w:lang w:eastAsia="ru-RU"/>
    </w:rPr>
  </w:style>
  <w:style w:type="character" w:styleId="Hyperlink">
    <w:name w:val="Hyperlink"/>
    <w:basedOn w:val="DefaultParagraphFont"/>
    <w:uiPriority w:val="99"/>
    <w:rsid w:val="000C59B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hyperlink" Target="file:///C:\Users\&#1094;&#1073;&#1089;\Documents\&#1050;&#1088;&#1072;&#1077;&#1074;&#1077;&#1076;&#1095;&#1077;&#1089;&#1082;&#1080;&#1081;%20&#1074;&#1077;&#1095;&#1077;&#1088;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6</Pages>
  <Words>436</Words>
  <Characters>2486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цбс</dc:creator>
  <cp:keywords/>
  <dc:description/>
  <cp:lastModifiedBy>User</cp:lastModifiedBy>
  <cp:revision>4</cp:revision>
  <dcterms:created xsi:type="dcterms:W3CDTF">2012-12-07T11:53:00Z</dcterms:created>
  <dcterms:modified xsi:type="dcterms:W3CDTF">2012-12-10T09:51:00Z</dcterms:modified>
</cp:coreProperties>
</file>